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26A4D" w:rsidTr="00526A4D" w14:paraId="2D98BBC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A4D" w:rsidRDefault="00526A4D" w14:paraId="14F3ACD2" w14:textId="6E8A80F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6A4D" w:rsidRDefault="00526A4D" w14:paraId="6339A0D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26A4D" w:rsidRDefault="00526A4D" w14:paraId="34DD67C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26A4D" w:rsidRDefault="00526A4D" w14:paraId="2CE2EBD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26A4D" w:rsidRDefault="00526A4D" w14:paraId="187DCFC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26A4D" w:rsidP="00526A4D" w:rsidRDefault="00526A4D" w14:paraId="57682A1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26A4D" w:rsidP="00526A4D" w:rsidRDefault="00526A4D" w14:paraId="52229C2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26A4D" w:rsidP="00526A4D" w:rsidRDefault="00526A4D" w14:paraId="14CE479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St-2510/2019</w:t>
      </w:r>
    </w:p>
    <w:p w:rsidR="00526A4D" w:rsidP="00526A4D" w:rsidRDefault="00526A4D" w14:paraId="489C114A" w14:textId="77777777">
      <w:pPr>
        <w:tabs>
          <w:tab w:val="left" w:pos="709"/>
        </w:tabs>
      </w:pPr>
      <w:r>
        <w:t xml:space="preserve"> </w:t>
      </w:r>
    </w:p>
    <w:p w:rsidR="00526A4D" w:rsidP="00526A4D" w:rsidRDefault="00526A4D" w14:paraId="265023A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26A4D" w:rsidP="00526A4D" w:rsidRDefault="00526A4D" w14:paraId="6B7429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26A4D" w:rsidP="00526A4D" w:rsidRDefault="00526A4D" w14:paraId="626F257D" w14:textId="77777777">
      <w:pPr>
        <w:tabs>
          <w:tab w:val="left" w:pos="709"/>
        </w:tabs>
      </w:pPr>
    </w:p>
    <w:p w:rsidR="00526A4D" w:rsidP="00526A4D" w:rsidRDefault="00526A4D" w14:paraId="5CFE183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26A4D" w:rsidP="00526A4D" w:rsidRDefault="00526A4D" w14:paraId="1AF477E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26A4D" w:rsidP="00526A4D" w:rsidRDefault="00526A4D" w14:paraId="2FA7FAE2" w14:textId="77777777">
      <w:pPr>
        <w:tabs>
          <w:tab w:val="left" w:pos="709"/>
        </w:tabs>
      </w:pPr>
    </w:p>
    <w:p w:rsidR="00526A4D" w:rsidP="00526A4D" w:rsidRDefault="00526A4D" w14:paraId="5A508B8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26A4D" w:rsidP="00526A4D" w:rsidRDefault="00526A4D" w14:paraId="5F05118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26A4D" w:rsidP="00526A4D" w:rsidRDefault="00526A4D" w14:paraId="607D77C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26A4D" w:rsidP="00526A4D" w:rsidRDefault="00526A4D" w14:paraId="4869C99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26A4D" w:rsidP="00526A4D" w:rsidRDefault="00526A4D" w14:paraId="1D668E34" w14:textId="77777777">
      <w:pPr>
        <w:tabs>
          <w:tab w:val="left" w:pos="709"/>
        </w:tabs>
      </w:pPr>
    </w:p>
    <w:p w:rsidR="00526A4D" w:rsidP="00526A4D" w:rsidRDefault="00526A4D" w14:paraId="026A222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26A4D" w:rsidP="00526A4D" w:rsidRDefault="00526A4D" w14:paraId="3CAD1406" w14:textId="77777777">
      <w:pPr>
        <w:tabs>
          <w:tab w:val="left" w:pos="709"/>
        </w:tabs>
        <w:jc w:val="both"/>
      </w:pPr>
    </w:p>
    <w:p w:rsidR="00526A4D" w:rsidP="00526A4D" w:rsidRDefault="00526A4D" w14:paraId="56E60C90" w14:textId="77777777">
      <w:pPr>
        <w:tabs>
          <w:tab w:val="left" w:pos="709"/>
        </w:tabs>
      </w:pPr>
      <w:r>
        <w:t xml:space="preserve"> </w:t>
      </w:r>
      <w:r>
        <w:tab/>
        <w:t>17. St-2510/2019</w:t>
      </w:r>
    </w:p>
    <w:p w:rsidR="00526A4D" w:rsidP="00526A4D" w:rsidRDefault="00526A4D" w14:paraId="527CCDBF" w14:textId="77777777">
      <w:pPr>
        <w:tabs>
          <w:tab w:val="left" w:pos="709"/>
        </w:tabs>
      </w:pPr>
    </w:p>
    <w:p w:rsidR="00526A4D" w:rsidP="00526A4D" w:rsidRDefault="00526A4D" w14:paraId="18EE05A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26A4D" w:rsidP="00526A4D" w:rsidRDefault="00526A4D" w14:paraId="7E5AEB3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26A4D" w:rsidP="00526A4D" w:rsidRDefault="00526A4D" w14:paraId="00FFB019" w14:textId="77777777">
      <w:pPr>
        <w:tabs>
          <w:tab w:val="left" w:pos="709"/>
        </w:tabs>
        <w:jc w:val="both"/>
      </w:pPr>
      <w:r>
        <w:tab/>
        <w:t>OIB: 85821130368</w:t>
      </w:r>
    </w:p>
    <w:p w:rsidR="00526A4D" w:rsidP="00526A4D" w:rsidRDefault="00526A4D" w14:paraId="6C136B3F" w14:textId="77777777">
      <w:pPr>
        <w:tabs>
          <w:tab w:val="left" w:pos="709"/>
        </w:tabs>
        <w:jc w:val="both"/>
      </w:pPr>
    </w:p>
    <w:p w:rsidR="00526A4D" w:rsidP="00526A4D" w:rsidRDefault="00526A4D" w14:paraId="40064A9F" w14:textId="77777777">
      <w:pPr>
        <w:tabs>
          <w:tab w:val="left" w:pos="709"/>
        </w:tabs>
        <w:jc w:val="both"/>
      </w:pPr>
      <w:r>
        <w:t xml:space="preserve">protiv </w:t>
      </w:r>
    </w:p>
    <w:p w:rsidR="00526A4D" w:rsidP="00526A4D" w:rsidRDefault="00526A4D" w14:paraId="4C69890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26A4D" w:rsidP="00526A4D" w:rsidRDefault="00526A4D" w14:paraId="07B9E400" w14:textId="77777777">
      <w:pPr>
        <w:tabs>
          <w:tab w:val="left" w:pos="709"/>
        </w:tabs>
        <w:ind w:left="708"/>
        <w:jc w:val="both"/>
      </w:pPr>
      <w:r>
        <w:tab/>
        <w:t>TURE CATERING j.d.o.o. za usluge, Zagreb, Ulica Stjepana Lacka 44,</w:t>
      </w:r>
    </w:p>
    <w:p w:rsidR="00526A4D" w:rsidP="00526A4D" w:rsidRDefault="00526A4D" w14:paraId="016C986A" w14:textId="77777777">
      <w:pPr>
        <w:tabs>
          <w:tab w:val="left" w:pos="709"/>
        </w:tabs>
        <w:ind w:left="708"/>
        <w:jc w:val="both"/>
      </w:pPr>
      <w:r>
        <w:t>OIB: 07584064308</w:t>
      </w:r>
    </w:p>
    <w:p w:rsidR="00526A4D" w:rsidP="00526A4D" w:rsidRDefault="00526A4D" w14:paraId="3E1FC7C4" w14:textId="77777777">
      <w:pPr>
        <w:tabs>
          <w:tab w:val="left" w:pos="709"/>
        </w:tabs>
        <w:ind w:left="708"/>
        <w:jc w:val="both"/>
      </w:pPr>
    </w:p>
    <w:p w:rsidR="00526A4D" w:rsidP="00526A4D" w:rsidRDefault="00526A4D" w14:paraId="643F78F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26A4D" w:rsidP="00526A4D" w:rsidRDefault="00526A4D" w14:paraId="72100A45" w14:textId="77777777">
      <w:pPr>
        <w:tabs>
          <w:tab w:val="left" w:pos="709"/>
        </w:tabs>
        <w:jc w:val="both"/>
      </w:pPr>
    </w:p>
    <w:p w:rsidR="00526A4D" w:rsidP="00526A4D" w:rsidRDefault="00526A4D" w14:paraId="6C66ECE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26A4D" w:rsidP="00526A4D" w:rsidRDefault="00526A4D" w14:paraId="439B5314" w14:textId="77777777">
      <w:pPr>
        <w:tabs>
          <w:tab w:val="left" w:pos="709"/>
        </w:tabs>
      </w:pPr>
    </w:p>
    <w:p w:rsidR="00526A4D" w:rsidP="00526A4D" w:rsidRDefault="00526A4D" w14:paraId="38CEF52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26A4D" w:rsidP="00526A4D" w:rsidRDefault="00526A4D" w14:paraId="76A0305C" w14:textId="77777777">
      <w:pPr>
        <w:tabs>
          <w:tab w:val="left" w:pos="709"/>
        </w:tabs>
      </w:pPr>
    </w:p>
    <w:p w:rsidR="00526A4D" w:rsidP="00526A4D" w:rsidRDefault="00526A4D" w14:paraId="7A6C2D0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26A4D" w:rsidP="00526A4D" w:rsidRDefault="00526A4D" w14:paraId="2308969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26A4D" w:rsidP="00526A4D" w:rsidRDefault="00526A4D" w14:paraId="1B864DD1" w14:textId="77777777">
      <w:pPr>
        <w:tabs>
          <w:tab w:val="left" w:pos="709"/>
        </w:tabs>
      </w:pPr>
    </w:p>
    <w:p w:rsidR="00526A4D" w:rsidP="00526A4D" w:rsidRDefault="00526A4D" w14:paraId="0A64036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E139EB" w14:textId="08E139EB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6A4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26A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6A4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6A4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A4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A4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26A4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6A4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A4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A4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A4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A4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A4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26A4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6A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A4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89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St-2510/2019</izvorni_sadrzaj>
    <derivirana_varijabla naziv="DomainObject.Predmet.OznakaBroj_1">St-2510/2019</derivirana_varijabla>
  </DomainObject.Predmet.OznakaBroj>
  <DomainObject.Predmet.OznakaBrojOptuznogAkta>
    <izvorni_sadrzaj>04-06-19-4376</izvorni_sadrzaj>
    <derivirana_varijabla naziv="DomainObject.Predmet.OznakaBrojOptuznogAkta_1">04-06-19-4376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TURE CATERING j.d.o.o. za usluge</izvorni_sadrzaj>
    <derivirana_varijabla naziv="DomainObject.Predmet.ProtustrankaFormated_1">  TURE CATERING j.d.o.o. za usluge</derivirana_varijabla>
  </DomainObject.Predmet.ProtustrankaFormated>
  <DomainObject.Predmet.ProtustrankaFormatedOIB>
    <izvorni_sadrzaj>  TURE CATERING j.d.o.o. za usluge, OIB 07584064308</izvorni_sadrzaj>
    <derivirana_varijabla naziv="DomainObject.Predmet.ProtustrankaFormatedOIB_1">  TURE CATERING j.d.o.o. za usluge, OIB 07584064308</derivirana_varijabla>
  </DomainObject.Predmet.ProtustrankaFormatedOIB>
  <DomainObject.Predmet.ProtustrankaFormatedWithAdress>
    <izvorni_sadrzaj> TURE CATERING j.d.o.o. za usluge, Ulica Stjepana Lacka 44, 10000 Zagreb</izvorni_sadrzaj>
    <derivirana_varijabla naziv="DomainObject.Predmet.ProtustrankaFormatedWithAdress_1"> TURE CATERING j.d.o.o. za usluge, Ulica Stjepana Lacka 44, 10000 Zagreb</derivirana_varijabla>
  </DomainObject.Predmet.ProtustrankaFormatedWithAdress>
  <DomainObject.Predmet.ProtustrankaFormatedWithAdressOIB>
    <izvorni_sadrzaj> TURE CATERING j.d.o.o. za usluge, OIB 07584064308, Ulica Stjepana Lacka 44, 10000 Zagreb</izvorni_sadrzaj>
    <derivirana_varijabla naziv="DomainObject.Predmet.ProtustrankaFormatedWithAdressOIB_1"> TURE CATERING j.d.o.o. za usluge, OIB 07584064308, Ulica Stjepana Lacka 44, 10000 Zagreb</derivirana_varijabla>
  </DomainObject.Predmet.ProtustrankaFormatedWithAdressOIB>
  <DomainObject.Predmet.ProtustrankaWithAdress>
    <izvorni_sadrzaj>TURE CATERING j.d.o.o. za usluge Ulica Stjepana Lacka 44, 10000 Zagreb</izvorni_sadrzaj>
    <derivirana_varijabla naziv="DomainObject.Predmet.ProtustrankaWithAdress_1">TURE CATERING j.d.o.o. za usluge Ulica Stjepana Lacka 44, 10000 Zagreb</derivirana_varijabla>
  </DomainObject.Predmet.ProtustrankaWithAdress>
  <DomainObject.Predmet.ProtustrankaWithAdressOIB>
    <izvorni_sadrzaj>TURE CATERING j.d.o.o. za usluge, OIB 07584064308, Ulica Stjepana Lacka 44, 10000 Zagreb</izvorni_sadrzaj>
    <derivirana_varijabla naziv="DomainObject.Predmet.ProtustrankaWithAdressOIB_1">TURE CATERING j.d.o.o. za usluge, OIB 07584064308, Ulica Stjepana Lacka 44, 10000 Zagreb</derivirana_varijabla>
  </DomainObject.Predmet.ProtustrankaWithAdressOIB>
  <DomainObject.Predmet.ProtustrankaNazivFormated>
    <izvorni_sadrzaj>TURE CATERING j.d.o.o. za usluge</izvorni_sadrzaj>
    <derivirana_varijabla naziv="DomainObject.Predmet.ProtustrankaNazivFormated_1">TURE CATERING j.d.o.o. za usluge</derivirana_varijabla>
  </DomainObject.Predmet.ProtustrankaNazivFormated>
  <DomainObject.Predmet.ProtustrankaNazivFormatedOIB>
    <izvorni_sadrzaj>TURE CATERING j.d.o.o. za usluge, OIB 07584064308</izvorni_sadrzaj>
    <derivirana_varijabla naziv="DomainObject.Predmet.ProtustrankaNazivFormatedOIB_1">TURE CATERING j.d.o.o. za usluge, OIB 07584064308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TURE CATERING j.d.o.o. za usluge</item>
    </izvorni_sadrzaj>
    <derivirana_varijabla naziv="DomainObject.Predmet.ProtuStrankaListFormated_1">
      <item>TURE CATERING j.d.o.o. za usluge</item>
    </derivirana_varijabla>
  </DomainObject.Predmet.ProtuStrankaListFormated>
  <DomainObject.Predmet.ProtuStrankaListFormatedOIB>
    <izvorni_sadrzaj>
      <item>TURE CATERING j.d.o.o. za usluge, OIB 07584064308</item>
    </izvorni_sadrzaj>
    <derivirana_varijabla naziv="DomainObject.Predmet.ProtuStrankaListFormatedOIB_1">
      <item>TURE CATERING j.d.o.o. za usluge, OIB 07584064308</item>
    </derivirana_varijabla>
  </DomainObject.Predmet.ProtuStrankaListFormatedOIB>
  <DomainObject.Predmet.ProtuStrankaListFormatedWithAdress>
    <izvorni_sadrzaj>
      <item>TURE CATERING j.d.o.o. za usluge, Ulica Stjepana Lacka 44, 10000 Zagreb</item>
    </izvorni_sadrzaj>
    <derivirana_varijabla naziv="DomainObject.Predmet.ProtuStrankaListFormatedWithAdress_1">
      <item>TURE CATERING j.d.o.o. za usluge, Ulica Stjepana Lacka 44, 10000 Zagreb</item>
    </derivirana_varijabla>
  </DomainObject.Predmet.ProtuStrankaListFormatedWithAdress>
  <DomainObject.Predmet.ProtuStrankaListFormatedWithAdressOIB>
    <izvorni_sadrzaj>
      <item>TURE CATERING j.d.o.o. za usluge, OIB 07584064308, Ulica Stjepana Lacka 44, 10000 Zagreb</item>
    </izvorni_sadrzaj>
    <derivirana_varijabla naziv="DomainObject.Predmet.ProtuStrankaListFormatedWithAdressOIB_1">
      <item>TURE CATERING j.d.o.o. za usluge, OIB 07584064308, Ulica Stjepana Lacka 44, 10000 Zagreb</item>
    </derivirana_varijabla>
  </DomainObject.Predmet.ProtuStrankaListFormatedWithAdressOIB>
  <DomainObject.Predmet.ProtuStrankaListNazivFormated>
    <izvorni_sadrzaj>
      <item>TURE CATERING j.d.o.o. za usluge</item>
    </izvorni_sadrzaj>
    <derivirana_varijabla naziv="DomainObject.Predmet.ProtuStrankaListNazivFormated_1">
      <item>TURE CATERING j.d.o.o. za usluge</item>
    </derivirana_varijabla>
  </DomainObject.Predmet.ProtuStrankaListNazivFormated>
  <DomainObject.Predmet.ProtuStrankaListNazivFormatedOIB>
    <izvorni_sadrzaj>
      <item>TURE CATERING j.d.o.o. za usluge, OIB 07584064308</item>
    </izvorni_sadrzaj>
    <derivirana_varijabla naziv="DomainObject.Predmet.ProtuStrankaListNazivFormatedOIB_1">
      <item>TURE CATERING j.d.o.o. za usluge, OIB 07584064308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TURE CATERING j.d.o.o. za usluge</izvorni_sadrzaj>
    <derivirana_varijabla naziv="DomainObject.Predmet.ProtustrankaIDrugi_1">TURE CATERING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TURE CATERING j.d.o.o. za usluge, OIB 07584064308, Ulica Stjepana Lacka 44, 10000 Zagreb</izvorni_sadrzaj>
    <derivirana_varijabla naziv="DomainObject.Predmet.ProtustrankaIDrugiAdressOIB_1">TURE CATERING j.d.o.o. za usluge, OIB 07584064308,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TURE CATERING j.d.o.o. za usluge</item>
      <item>Financijska agencija</item>
    </izvorni_sadrzaj>
    <derivirana_varijabla naziv="DomainObject.Predmet.SudioniciListNaziv_1">
      <item>TURE CATERING j.d.o.o. za usluge</item>
      <item>Financijska agencija</item>
    </derivirana_varijabla>
  </DomainObject.Predmet.SudioniciListNaziv>
  <DomainObject.Predmet.SudioniciListAdressOIB>
    <izvorni_sadrzaj>
      <item>TURE CATERING j.d.o.o. za usluge, OIB 07584064308, Ulica Stjepana Lacka 44,10000 Zagreb</item>
      <item>Financijska agencija, OIB 85821130368, TRG SVIBANJSKIH ŽRTAVA 1995. 1,10000 Zagreb</item>
    </izvorni_sadrzaj>
    <derivirana_varijabla naziv="DomainObject.Predmet.SudioniciListAdressOIB_1">
      <item>TURE CATERING j.d.o.o. za usluge, OIB 07584064308,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07584064308</item>
      <item>, OIB 85821130368</item>
    </izvorni_sadrzaj>
    <derivirana_varijabla naziv="DomainObject.Predmet.SudioniciListNazivOIB_1">
      <item>, OIB 07584064308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